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MELHEWYSSH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Bishop’s</w:t>
      </w: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E42EA" w:rsidRDefault="004E42EA" w:rsidP="004E42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4E42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2EA" w:rsidRDefault="004E42EA" w:rsidP="00E71FC3">
      <w:pPr>
        <w:spacing w:after="0" w:line="240" w:lineRule="auto"/>
      </w:pPr>
      <w:r>
        <w:separator/>
      </w:r>
    </w:p>
  </w:endnote>
  <w:endnote w:type="continuationSeparator" w:id="0">
    <w:p w:rsidR="004E42EA" w:rsidRDefault="004E42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2EA" w:rsidRDefault="004E42EA" w:rsidP="00E71FC3">
      <w:pPr>
        <w:spacing w:after="0" w:line="240" w:lineRule="auto"/>
      </w:pPr>
      <w:r>
        <w:separator/>
      </w:r>
    </w:p>
  </w:footnote>
  <w:footnote w:type="continuationSeparator" w:id="0">
    <w:p w:rsidR="004E42EA" w:rsidRDefault="004E42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A"/>
    <w:rsid w:val="004E42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05B89"/>
  <w15:chartTrackingRefBased/>
  <w15:docId w15:val="{F690B039-6DBC-467F-AED3-549EDECE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2016-03-18T15:37:00Z</dcterms:created>
  <dcterms:modified xsi:type="dcterms:W3CDTF">2016-03-18T15:38:00Z</dcterms:modified>
</cp:coreProperties>
</file>